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C6550" w14:textId="4D3A77F8" w:rsidR="006B2F86" w:rsidRDefault="00355919" w:rsidP="00E71FC3">
      <w:pPr>
        <w:pStyle w:val="NoSpacing"/>
      </w:pPr>
      <w:r>
        <w:rPr>
          <w:u w:val="single"/>
        </w:rPr>
        <w:t>John JAKSON</w:t>
      </w:r>
      <w:r>
        <w:t xml:space="preserve">       (fl.1498)</w:t>
      </w:r>
    </w:p>
    <w:p w14:paraId="57195197" w14:textId="2B7645F0" w:rsidR="00355919" w:rsidRDefault="00355919" w:rsidP="00E71FC3">
      <w:pPr>
        <w:pStyle w:val="NoSpacing"/>
      </w:pPr>
      <w:r>
        <w:t>of York. Husbandman and hatmaker.</w:t>
      </w:r>
    </w:p>
    <w:p w14:paraId="7365DDAE" w14:textId="25F63FB8" w:rsidR="00355919" w:rsidRDefault="00355919" w:rsidP="00E71FC3">
      <w:pPr>
        <w:pStyle w:val="NoSpacing"/>
      </w:pPr>
    </w:p>
    <w:p w14:paraId="72F731B5" w14:textId="103AF1FB" w:rsidR="00355919" w:rsidRDefault="00355919" w:rsidP="00E71FC3">
      <w:pPr>
        <w:pStyle w:val="NoSpacing"/>
      </w:pPr>
    </w:p>
    <w:p w14:paraId="4061DC29" w14:textId="6F2C8599" w:rsidR="00355919" w:rsidRDefault="00355919" w:rsidP="00E71FC3">
      <w:pPr>
        <w:pStyle w:val="NoSpacing"/>
      </w:pPr>
      <w:r>
        <w:t xml:space="preserve">Son of Christopher </w:t>
      </w:r>
      <w:proofErr w:type="spellStart"/>
      <w:r>
        <w:t>Jakson</w:t>
      </w:r>
      <w:proofErr w:type="spellEnd"/>
      <w:r>
        <w:t>, glover(q.v.).   (R.F.Y. p.222)</w:t>
      </w:r>
    </w:p>
    <w:p w14:paraId="1A0E22D7" w14:textId="2B5B4715" w:rsidR="00355919" w:rsidRDefault="00355919" w:rsidP="00E71FC3">
      <w:pPr>
        <w:pStyle w:val="NoSpacing"/>
      </w:pPr>
    </w:p>
    <w:p w14:paraId="67C2B436" w14:textId="338875AD" w:rsidR="00355919" w:rsidRDefault="00355919" w:rsidP="00E71FC3">
      <w:pPr>
        <w:pStyle w:val="NoSpacing"/>
      </w:pPr>
    </w:p>
    <w:p w14:paraId="15174392" w14:textId="7F0ED6E9" w:rsidR="00355919" w:rsidRDefault="00355919" w:rsidP="00E71FC3">
      <w:pPr>
        <w:pStyle w:val="NoSpacing"/>
      </w:pPr>
      <w:r>
        <w:tab/>
        <w:t>1498</w:t>
      </w:r>
      <w:r>
        <w:tab/>
        <w:t>He became a Freeman by patrimony.   (ibid.)</w:t>
      </w:r>
    </w:p>
    <w:p w14:paraId="7757A326" w14:textId="781AE868" w:rsidR="00355919" w:rsidRDefault="00355919" w:rsidP="00E71FC3">
      <w:pPr>
        <w:pStyle w:val="NoSpacing"/>
      </w:pPr>
    </w:p>
    <w:p w14:paraId="3B52C482" w14:textId="71498A43" w:rsidR="00355919" w:rsidRDefault="00355919" w:rsidP="00E71FC3">
      <w:pPr>
        <w:pStyle w:val="NoSpacing"/>
      </w:pPr>
    </w:p>
    <w:p w14:paraId="2D4A20C8" w14:textId="7166C090" w:rsidR="00355919" w:rsidRPr="00355919" w:rsidRDefault="00355919" w:rsidP="00E71FC3">
      <w:pPr>
        <w:pStyle w:val="NoSpacing"/>
      </w:pPr>
      <w:r>
        <w:t>14 December 2019</w:t>
      </w:r>
      <w:bookmarkStart w:id="0" w:name="_GoBack"/>
      <w:bookmarkEnd w:id="0"/>
    </w:p>
    <w:sectPr w:rsidR="00355919" w:rsidRPr="003559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F185F" w14:textId="77777777" w:rsidR="00355919" w:rsidRDefault="00355919" w:rsidP="00E71FC3">
      <w:pPr>
        <w:spacing w:after="0" w:line="240" w:lineRule="auto"/>
      </w:pPr>
      <w:r>
        <w:separator/>
      </w:r>
    </w:p>
  </w:endnote>
  <w:endnote w:type="continuationSeparator" w:id="0">
    <w:p w14:paraId="267E69CD" w14:textId="77777777" w:rsidR="00355919" w:rsidRDefault="003559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E6AD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BF170" w14:textId="77777777" w:rsidR="00355919" w:rsidRDefault="00355919" w:rsidP="00E71FC3">
      <w:pPr>
        <w:spacing w:after="0" w:line="240" w:lineRule="auto"/>
      </w:pPr>
      <w:r>
        <w:separator/>
      </w:r>
    </w:p>
  </w:footnote>
  <w:footnote w:type="continuationSeparator" w:id="0">
    <w:p w14:paraId="3BE8E6C1" w14:textId="77777777" w:rsidR="00355919" w:rsidRDefault="003559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919"/>
    <w:rsid w:val="001A7C09"/>
    <w:rsid w:val="0035591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A8204"/>
  <w15:chartTrackingRefBased/>
  <w15:docId w15:val="{265162A9-150C-48E2-8513-186D5670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2019-12-14T20:58:00Z</dcterms:created>
  <dcterms:modified xsi:type="dcterms:W3CDTF">2019-12-14T21:03:00Z</dcterms:modified>
</cp:coreProperties>
</file>